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3A9C" w:rsidRDefault="00363A9C" w:rsidP="00363A9C">
      <w:r>
        <w:rPr>
          <w:u w:val="single"/>
        </w:rPr>
        <w:t>John FERME, junior</w:t>
      </w:r>
      <w:r>
        <w:t xml:space="preserve">     (fl.1404)</w:t>
      </w:r>
    </w:p>
    <w:p w:rsidR="00363A9C" w:rsidRDefault="00363A9C" w:rsidP="00363A9C"/>
    <w:p w:rsidR="00363A9C" w:rsidRDefault="00363A9C" w:rsidP="00363A9C"/>
    <w:p w:rsidR="00363A9C" w:rsidRDefault="00363A9C" w:rsidP="00363A9C">
      <w:r>
        <w:t>26 Jan.1404</w:t>
      </w:r>
      <w:r>
        <w:tab/>
        <w:t>Walter Haukesore of Deerhurst Walton, Gloucestershire(q.v.), gave him</w:t>
      </w:r>
    </w:p>
    <w:p w:rsidR="00363A9C" w:rsidRDefault="00363A9C" w:rsidP="00363A9C">
      <w:r>
        <w:tab/>
      </w:r>
      <w:r>
        <w:tab/>
        <w:t>13 strips of arable land in Evington.</w:t>
      </w:r>
    </w:p>
    <w:p w:rsidR="00363A9C" w:rsidRDefault="00363A9C" w:rsidP="00363A9C">
      <w:r>
        <w:tab/>
      </w:r>
      <w:r>
        <w:tab/>
        <w:t>(</w:t>
      </w:r>
      <w:hyperlink r:id="rId6" w:history="1">
        <w:r w:rsidRPr="00860768">
          <w:rPr>
            <w:rStyle w:val="Hyperlink"/>
          </w:rPr>
          <w:t>www.discovery.nationalarchives.gov.uk</w:t>
        </w:r>
      </w:hyperlink>
      <w:r>
        <w:t xml:space="preserve">  ref. D1571/T1/53)</w:t>
      </w:r>
    </w:p>
    <w:p w:rsidR="00363A9C" w:rsidRDefault="00363A9C" w:rsidP="00363A9C"/>
    <w:p w:rsidR="00363A9C" w:rsidRDefault="00363A9C" w:rsidP="00363A9C"/>
    <w:p w:rsidR="00363A9C" w:rsidRDefault="00363A9C" w:rsidP="00363A9C">
      <w:r>
        <w:t>16 October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3A9C" w:rsidRDefault="00363A9C" w:rsidP="00564E3C">
      <w:r>
        <w:separator/>
      </w:r>
    </w:p>
  </w:endnote>
  <w:endnote w:type="continuationSeparator" w:id="0">
    <w:p w:rsidR="00363A9C" w:rsidRDefault="00363A9C" w:rsidP="00564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363A9C">
      <w:rPr>
        <w:rFonts w:ascii="Times New Roman" w:hAnsi="Times New Roman" w:cs="Times New Roman"/>
        <w:noProof/>
        <w:sz w:val="24"/>
        <w:szCs w:val="24"/>
      </w:rPr>
      <w:t>6 November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3A9C" w:rsidRDefault="00363A9C" w:rsidP="00564E3C">
      <w:r>
        <w:separator/>
      </w:r>
    </w:p>
  </w:footnote>
  <w:footnote w:type="continuationSeparator" w:id="0">
    <w:p w:rsidR="00363A9C" w:rsidRDefault="00363A9C" w:rsidP="00564E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3A9C"/>
    <w:rsid w:val="00363A9C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3B68732-4518-4AC1-8F15-16813B69E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63A9C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rsid w:val="00363A9C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iscovery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44</Words>
  <Characters>253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2015-11-06T22:11:00Z</dcterms:created>
  <dcterms:modified xsi:type="dcterms:W3CDTF">2015-11-06T22:12:00Z</dcterms:modified>
</cp:coreProperties>
</file>